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191B18" w:rsidP="004146D7">
            <w:pPr>
              <w:spacing w:line="360" w:lineRule="auto"/>
              <w:jc w:val="center"/>
              <w:rPr>
                <w:sz w:val="28"/>
              </w:rPr>
            </w:pPr>
            <w:r w:rsidRPr="00191B18">
              <w:rPr>
                <w:sz w:val="28"/>
              </w:rPr>
              <w:t>23.01.2025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191B18" w:rsidRDefault="008B0CC4" w:rsidP="00127F86">
            <w:pPr>
              <w:spacing w:line="360" w:lineRule="auto"/>
              <w:rPr>
                <w:color w:val="FF0000"/>
                <w:sz w:val="28"/>
              </w:rPr>
            </w:pPr>
            <w:r w:rsidRPr="008B0CC4">
              <w:rPr>
                <w:sz w:val="28"/>
              </w:rPr>
              <w:t>11</w:t>
            </w:r>
          </w:p>
        </w:tc>
      </w:tr>
    </w:tbl>
    <w:p w:rsidR="001D406D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406D" w:rsidRPr="0083472B" w:rsidRDefault="001D406D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r w:rsidR="0083472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 xml:space="preserve">гражданской службы, на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замещение</w:t>
      </w:r>
      <w:r w:rsidR="00834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  <w:r w:rsidR="00BB7D39">
        <w:rPr>
          <w:rFonts w:ascii="Times New Roman" w:hAnsi="Times New Roman" w:cs="Times New Roman"/>
          <w:sz w:val="28"/>
          <w:szCs w:val="28"/>
        </w:rPr>
        <w:t xml:space="preserve"> </w:t>
      </w:r>
      <w:r w:rsidR="00BB7D39" w:rsidRPr="00BB7D39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 18 по г. Москве: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вакантной должности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BB7D39" w:rsidRPr="00F72592" w:rsidRDefault="00191B18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191B18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191B18" w:rsidRDefault="00191B18" w:rsidP="00191B18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191B18" w:rsidRPr="001A5D4A" w:rsidRDefault="00191B18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191B18" w:rsidRPr="001A5D4A" w:rsidRDefault="00191B18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4146D7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proofErr w:type="spellStart"/>
            <w:r w:rsidR="00191B18">
              <w:rPr>
                <w:rFonts w:ascii="Times New Roman" w:hAnsi="Times New Roman" w:cs="Times New Roman"/>
                <w:sz w:val="26"/>
                <w:szCs w:val="26"/>
              </w:rPr>
              <w:t>предпроверочного</w:t>
            </w:r>
            <w:proofErr w:type="spellEnd"/>
            <w:r w:rsidR="00191B18">
              <w:rPr>
                <w:rFonts w:ascii="Times New Roman" w:hAnsi="Times New Roman" w:cs="Times New Roman"/>
                <w:sz w:val="26"/>
                <w:szCs w:val="26"/>
              </w:rPr>
              <w:t xml:space="preserve"> анализа</w:t>
            </w:r>
          </w:p>
        </w:tc>
        <w:tc>
          <w:tcPr>
            <w:tcW w:w="5386" w:type="dxa"/>
            <w:vAlign w:val="center"/>
          </w:tcPr>
          <w:p w:rsidR="00BB7D39" w:rsidRPr="00F72592" w:rsidRDefault="00191B18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4146D7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4146D7" w:rsidRDefault="004146D7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4146D7" w:rsidRPr="00F72592" w:rsidRDefault="004146D7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обеспечения процедуры банкротства</w:t>
            </w:r>
          </w:p>
        </w:tc>
        <w:tc>
          <w:tcPr>
            <w:tcW w:w="5386" w:type="dxa"/>
            <w:vAlign w:val="center"/>
          </w:tcPr>
          <w:p w:rsidR="004146D7" w:rsidRPr="00F72592" w:rsidRDefault="00191B18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</w:tr>
      <w:tr w:rsidR="00880E36" w:rsidRPr="000A5BF4" w:rsidTr="0042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314" w:type="dxa"/>
            <w:gridSpan w:val="3"/>
            <w:vAlign w:val="bottom"/>
          </w:tcPr>
          <w:p w:rsidR="00880E36" w:rsidRDefault="00880E36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Итого: 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 ваканси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CEA" w:rsidRDefault="00C74CEA" w:rsidP="001D406D">
      <w:r>
        <w:separator/>
      </w:r>
    </w:p>
  </w:endnote>
  <w:endnote w:type="continuationSeparator" w:id="0">
    <w:p w:rsidR="00C74CEA" w:rsidRDefault="00C74CEA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CEA" w:rsidRDefault="00C74CEA" w:rsidP="001D406D">
      <w:r>
        <w:separator/>
      </w:r>
    </w:p>
  </w:footnote>
  <w:footnote w:type="continuationSeparator" w:id="0">
    <w:p w:rsidR="00C74CEA" w:rsidRDefault="00C74CEA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91B18"/>
    <w:rsid w:val="001A5D4A"/>
    <w:rsid w:val="001B6A37"/>
    <w:rsid w:val="001D406D"/>
    <w:rsid w:val="002A291A"/>
    <w:rsid w:val="00351F2F"/>
    <w:rsid w:val="004146D7"/>
    <w:rsid w:val="0042268F"/>
    <w:rsid w:val="0052224F"/>
    <w:rsid w:val="00544352"/>
    <w:rsid w:val="005D0438"/>
    <w:rsid w:val="0083472B"/>
    <w:rsid w:val="00880E36"/>
    <w:rsid w:val="008B0CC4"/>
    <w:rsid w:val="00942569"/>
    <w:rsid w:val="009874F1"/>
    <w:rsid w:val="00AD263D"/>
    <w:rsid w:val="00B1602D"/>
    <w:rsid w:val="00B518E6"/>
    <w:rsid w:val="00B5454F"/>
    <w:rsid w:val="00BA7060"/>
    <w:rsid w:val="00BB7D39"/>
    <w:rsid w:val="00C648D3"/>
    <w:rsid w:val="00C65117"/>
    <w:rsid w:val="00C74CEA"/>
    <w:rsid w:val="00C95D43"/>
    <w:rsid w:val="00CB7BAE"/>
    <w:rsid w:val="00E642F2"/>
    <w:rsid w:val="00EF4E8A"/>
    <w:rsid w:val="00F55DEF"/>
    <w:rsid w:val="00F72592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189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16</cp:revision>
  <cp:lastPrinted>2006-10-04T10:21:00Z</cp:lastPrinted>
  <dcterms:created xsi:type="dcterms:W3CDTF">2023-07-13T08:33:00Z</dcterms:created>
  <dcterms:modified xsi:type="dcterms:W3CDTF">2025-01-23T07:24:00Z</dcterms:modified>
</cp:coreProperties>
</file>